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91A9" w14:textId="77777777" w:rsidR="00B70061" w:rsidRDefault="00B70061" w:rsidP="00B700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CHAMBER</w:t>
      </w:r>
      <w:r>
        <w:rPr>
          <w:rFonts w:cs="Times New Roman"/>
          <w:szCs w:val="24"/>
        </w:rPr>
        <w:t xml:space="preserve">       (fl.1499)</w:t>
      </w:r>
    </w:p>
    <w:p w14:paraId="528B0312" w14:textId="77777777" w:rsidR="00B70061" w:rsidRDefault="00B70061" w:rsidP="00B700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A019AFD" w14:textId="77777777" w:rsidR="00B70061" w:rsidRDefault="00B70061" w:rsidP="00B70061">
      <w:pPr>
        <w:pStyle w:val="NoSpacing"/>
        <w:rPr>
          <w:rFonts w:cs="Times New Roman"/>
          <w:szCs w:val="24"/>
        </w:rPr>
      </w:pPr>
    </w:p>
    <w:p w14:paraId="6AA3A064" w14:textId="77777777" w:rsidR="00B70061" w:rsidRDefault="00B70061" w:rsidP="00B70061">
      <w:pPr>
        <w:pStyle w:val="NoSpacing"/>
        <w:rPr>
          <w:rFonts w:cs="Times New Roman"/>
          <w:szCs w:val="24"/>
        </w:rPr>
      </w:pPr>
    </w:p>
    <w:p w14:paraId="224D1D48" w14:textId="77777777" w:rsidR="00B70061" w:rsidRDefault="00B70061" w:rsidP="00B700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 xml:space="preserve">He became apprenticed to Thomas </w:t>
      </w:r>
      <w:proofErr w:type="spellStart"/>
      <w:r>
        <w:rPr>
          <w:rFonts w:cs="Times New Roman"/>
          <w:szCs w:val="24"/>
        </w:rPr>
        <w:t>Caterall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03691DCA" w14:textId="77777777" w:rsidR="00B70061" w:rsidRDefault="00B70061" w:rsidP="00B700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A47F9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72A87E8F" w14:textId="77777777" w:rsidR="00B70061" w:rsidRDefault="00B70061" w:rsidP="00B70061">
      <w:pPr>
        <w:pStyle w:val="NoSpacing"/>
        <w:rPr>
          <w:rFonts w:cs="Times New Roman"/>
          <w:szCs w:val="24"/>
        </w:rPr>
      </w:pPr>
    </w:p>
    <w:p w14:paraId="450C2C49" w14:textId="77777777" w:rsidR="00B70061" w:rsidRDefault="00B70061" w:rsidP="00B70061">
      <w:pPr>
        <w:pStyle w:val="NoSpacing"/>
        <w:rPr>
          <w:rFonts w:cs="Times New Roman"/>
          <w:szCs w:val="24"/>
        </w:rPr>
      </w:pPr>
    </w:p>
    <w:p w14:paraId="7F0BBB91" w14:textId="77777777" w:rsidR="00B70061" w:rsidRDefault="00B70061" w:rsidP="00B700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p w14:paraId="115A31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63A9A" w14:textId="77777777" w:rsidR="00B70061" w:rsidRDefault="00B70061" w:rsidP="009139A6">
      <w:r>
        <w:separator/>
      </w:r>
    </w:p>
  </w:endnote>
  <w:endnote w:type="continuationSeparator" w:id="0">
    <w:p w14:paraId="6BC7FB73" w14:textId="77777777" w:rsidR="00B70061" w:rsidRDefault="00B700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C1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28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876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428DD" w14:textId="77777777" w:rsidR="00B70061" w:rsidRDefault="00B70061" w:rsidP="009139A6">
      <w:r>
        <w:separator/>
      </w:r>
    </w:p>
  </w:footnote>
  <w:footnote w:type="continuationSeparator" w:id="0">
    <w:p w14:paraId="3A791E55" w14:textId="77777777" w:rsidR="00B70061" w:rsidRDefault="00B700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072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7F1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256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61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03C8A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70061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751C"/>
  <w15:chartTrackingRefBased/>
  <w15:docId w15:val="{F8CD4FBD-D752-4002-9CC6-F1CD64D1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00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2025-04-19T20:39:00Z</dcterms:created>
  <dcterms:modified xsi:type="dcterms:W3CDTF">2025-04-19T20:40:00Z</dcterms:modified>
</cp:coreProperties>
</file>